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D7B34" w:rsidTr="003D7B34" w14:paraId="68D4E426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B34" w:rsidRDefault="003D7B34" w14:paraId="132A3638" w14:textId="60BDBA6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7B34" w:rsidRDefault="003D7B34" w14:paraId="556EBD8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D7B34" w:rsidRDefault="003D7B34" w14:paraId="146A1DA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D7B34" w:rsidRDefault="003D7B34" w14:paraId="45FFF37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D7B34" w:rsidRDefault="003D7B34" w14:paraId="072D1D9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3D7B34" w:rsidP="003D7B34" w:rsidRDefault="003D7B34" w14:paraId="4A416BC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D7B34" w:rsidP="003D7B34" w:rsidRDefault="003D7B34" w14:paraId="4AD0B9AA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D7B34" w:rsidP="003D7B34" w:rsidRDefault="003D7B34" w14:paraId="446F78B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St-2431/2019</w:t>
      </w:r>
    </w:p>
    <w:p w:rsidR="003D7B34" w:rsidP="003D7B34" w:rsidRDefault="003D7B34" w14:paraId="0376C2AD" w14:textId="77777777">
      <w:pPr>
        <w:tabs>
          <w:tab w:val="left" w:pos="709"/>
        </w:tabs>
      </w:pPr>
      <w:r>
        <w:t xml:space="preserve"> </w:t>
      </w:r>
    </w:p>
    <w:p w:rsidR="003D7B34" w:rsidP="003D7B34" w:rsidRDefault="003D7B34" w14:paraId="7E17112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D7B34" w:rsidP="003D7B34" w:rsidRDefault="003D7B34" w14:paraId="55FB039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D7B34" w:rsidP="003D7B34" w:rsidRDefault="003D7B34" w14:paraId="19C60862" w14:textId="77777777">
      <w:pPr>
        <w:tabs>
          <w:tab w:val="left" w:pos="709"/>
        </w:tabs>
      </w:pPr>
    </w:p>
    <w:p w:rsidR="003D7B34" w:rsidP="003D7B34" w:rsidRDefault="003D7B34" w14:paraId="5D3C5E7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3D7B34" w:rsidP="003D7B34" w:rsidRDefault="003D7B34" w14:paraId="70018E7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D7B34" w:rsidP="003D7B34" w:rsidRDefault="003D7B34" w14:paraId="06C26543" w14:textId="77777777">
      <w:pPr>
        <w:tabs>
          <w:tab w:val="left" w:pos="709"/>
        </w:tabs>
      </w:pPr>
    </w:p>
    <w:p w:rsidR="003D7B34" w:rsidP="003D7B34" w:rsidRDefault="003D7B34" w14:paraId="6AB3778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D7B34" w:rsidP="003D7B34" w:rsidRDefault="003D7B34" w14:paraId="01FC8A9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D7B34" w:rsidP="003D7B34" w:rsidRDefault="003D7B34" w14:paraId="505DD74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D7B34" w:rsidP="003D7B34" w:rsidRDefault="003D7B34" w14:paraId="3B19053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D7B34" w:rsidP="003D7B34" w:rsidRDefault="003D7B34" w14:paraId="49E98C22" w14:textId="77777777">
      <w:pPr>
        <w:tabs>
          <w:tab w:val="left" w:pos="709"/>
        </w:tabs>
      </w:pPr>
    </w:p>
    <w:p w:rsidR="003D7B34" w:rsidP="003D7B34" w:rsidRDefault="003D7B34" w14:paraId="1FB1D1F0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3D7B34" w:rsidP="003D7B34" w:rsidRDefault="003D7B34" w14:paraId="03CFB903" w14:textId="77777777">
      <w:pPr>
        <w:tabs>
          <w:tab w:val="left" w:pos="709"/>
        </w:tabs>
        <w:jc w:val="both"/>
      </w:pPr>
    </w:p>
    <w:p w:rsidR="003D7B34" w:rsidP="003D7B34" w:rsidRDefault="003D7B34" w14:paraId="52F94CE1" w14:textId="77777777">
      <w:pPr>
        <w:tabs>
          <w:tab w:val="left" w:pos="709"/>
        </w:tabs>
      </w:pPr>
      <w:r>
        <w:t xml:space="preserve"> </w:t>
      </w:r>
      <w:r>
        <w:tab/>
        <w:t>13. St-2431/2019</w:t>
      </w:r>
    </w:p>
    <w:p w:rsidR="003D7B34" w:rsidP="003D7B34" w:rsidRDefault="003D7B34" w14:paraId="410734B2" w14:textId="77777777">
      <w:pPr>
        <w:tabs>
          <w:tab w:val="left" w:pos="709"/>
        </w:tabs>
      </w:pPr>
    </w:p>
    <w:p w:rsidR="003D7B34" w:rsidP="003D7B34" w:rsidRDefault="003D7B34" w14:paraId="4C7D6C27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D7B34" w:rsidP="003D7B34" w:rsidRDefault="003D7B34" w14:paraId="02AAE5B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3D7B34" w:rsidP="003D7B34" w:rsidRDefault="003D7B34" w14:paraId="713A82C0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3D7B34" w:rsidP="003D7B34" w:rsidRDefault="003D7B34" w14:paraId="6CB6FC95" w14:textId="77777777">
      <w:pPr>
        <w:tabs>
          <w:tab w:val="left" w:pos="709"/>
        </w:tabs>
        <w:jc w:val="both"/>
      </w:pPr>
    </w:p>
    <w:p w:rsidR="003D7B34" w:rsidP="003D7B34" w:rsidRDefault="003D7B34" w14:paraId="4304C20F" w14:textId="77777777">
      <w:pPr>
        <w:tabs>
          <w:tab w:val="left" w:pos="709"/>
        </w:tabs>
        <w:jc w:val="both"/>
      </w:pPr>
      <w:r>
        <w:t xml:space="preserve">protiv </w:t>
      </w:r>
    </w:p>
    <w:p w:rsidR="003D7B34" w:rsidP="003D7B34" w:rsidRDefault="003D7B34" w14:paraId="2895A2E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D7B34" w:rsidP="003D7B34" w:rsidRDefault="003D7B34" w14:paraId="0F9634A8" w14:textId="77777777">
      <w:pPr>
        <w:tabs>
          <w:tab w:val="left" w:pos="709"/>
        </w:tabs>
        <w:ind w:left="708"/>
        <w:jc w:val="both"/>
      </w:pPr>
      <w:r>
        <w:tab/>
        <w:t>ARTEON PROJEKT jednostavno društvo s ograničenom odgovornošću za trgovinu i usluge, Zagreb, II Zagorska ulica 5, OIB: 22282837512</w:t>
      </w:r>
    </w:p>
    <w:p w:rsidR="003D7B34" w:rsidP="003D7B34" w:rsidRDefault="003D7B34" w14:paraId="106EDD3D" w14:textId="77777777">
      <w:pPr>
        <w:tabs>
          <w:tab w:val="left" w:pos="709"/>
        </w:tabs>
        <w:ind w:left="708"/>
        <w:jc w:val="both"/>
      </w:pPr>
    </w:p>
    <w:p w:rsidR="003D7B34" w:rsidP="003D7B34" w:rsidRDefault="003D7B34" w14:paraId="082A163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D7B34" w:rsidP="003D7B34" w:rsidRDefault="003D7B34" w14:paraId="51A350DD" w14:textId="77777777">
      <w:pPr>
        <w:tabs>
          <w:tab w:val="left" w:pos="709"/>
        </w:tabs>
        <w:jc w:val="both"/>
      </w:pPr>
    </w:p>
    <w:p w:rsidR="003D7B34" w:rsidP="003D7B34" w:rsidRDefault="003D7B34" w14:paraId="0162050E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D7B34" w:rsidP="003D7B34" w:rsidRDefault="003D7B34" w14:paraId="2868AA9A" w14:textId="77777777">
      <w:pPr>
        <w:tabs>
          <w:tab w:val="left" w:pos="709"/>
        </w:tabs>
      </w:pPr>
    </w:p>
    <w:p w:rsidR="003D7B34" w:rsidP="003D7B34" w:rsidRDefault="003D7B34" w14:paraId="5265987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D7B34" w:rsidP="003D7B34" w:rsidRDefault="003D7B34" w14:paraId="1E97976A" w14:textId="77777777">
      <w:pPr>
        <w:tabs>
          <w:tab w:val="left" w:pos="709"/>
        </w:tabs>
      </w:pPr>
    </w:p>
    <w:p w:rsidR="003D7B34" w:rsidP="003D7B34" w:rsidRDefault="003D7B34" w14:paraId="38988EE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D7B34" w:rsidP="003D7B34" w:rsidRDefault="003D7B34" w14:paraId="4FAE319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D7B34" w:rsidP="003D7B34" w:rsidRDefault="003D7B34" w14:paraId="68B2591B" w14:textId="77777777">
      <w:pPr>
        <w:tabs>
          <w:tab w:val="left" w:pos="709"/>
        </w:tabs>
      </w:pPr>
    </w:p>
    <w:p w:rsidR="00942A2A" w:rsidP="003D06B2" w:rsidRDefault="00942A2A" w14:paraId="0611C397" w14:textId="0611C39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D7B34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D7B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7B3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7B3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7B3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7B3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D7B3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D7B3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D7B3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D7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B3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B3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B3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B3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D7B3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B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B3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6201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St-2431/2019</izvorni_sadrzaj>
    <derivirana_varijabla naziv="DomainObject.Predmet.OznakaBroj_1">St-2431/2019</derivirana_varijabla>
  </DomainObject.Predmet.OznakaBroj>
  <DomainObject.Predmet.OznakaBrojOptuznogAkta>
    <izvorni_sadrzaj>04-06-19-4149</izvorni_sadrzaj>
    <derivirana_varijabla naziv="DomainObject.Predmet.OznakaBrojOptuznogAkta_1">04-06-19-4149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ARTEON PROJEKT jednostavno društvo s ograničenom odgovornošću za trgovinu i usluge</izvorni_sadrzaj>
    <derivirana_varijabla naziv="DomainObject.Predmet.ProtustrankaFormated_1">  ARTEON PROJEKT jednostavno društvo s ograničenom odgovornošću za trgovinu i usluge</derivirana_varijabla>
  </DomainObject.Predmet.ProtustrankaFormated>
  <DomainObject.Predmet.ProtustrankaFormatedOIB>
    <izvorni_sadrzaj>  ARTEON PROJEKT jednostavno društvo s ograničenom odgovornošću za trgovinu i usluge, OIB 22282837512</izvorni_sadrzaj>
    <derivirana_varijabla naziv="DomainObject.Predmet.ProtustrankaFormatedOIB_1">  ARTEON PROJEKT jednostavno društvo s ograničenom odgovornošću za trgovinu i usluge, OIB 22282837512</derivirana_varijabla>
  </DomainObject.Predmet.ProtustrankaFormatedOIB>
  <DomainObject.Predmet.ProtustrankaFormatedWithAdress>
    <izvorni_sadrzaj> ARTEON PROJEKT jednostavno društvo s ograničenom odgovornošću za trgovinu i usluge, II.  Zagorska ulica 5, 10000 Zagreb</izvorni_sadrzaj>
    <derivirana_varijabla naziv="DomainObject.Predmet.ProtustrankaFormatedWithAdress_1"> ARTEON PROJEKT jednostavno društvo s ograničenom odgovornošću za trgovinu i usluge, II.  Zagorska ulica 5, 10000 Zagreb</derivirana_varijabla>
  </DomainObject.Predmet.ProtustrankaFormatedWithAdress>
  <DomainObject.Predmet.ProtustrankaFormatedWithAdressOIB>
    <izvorni_sadrzaj> ARTEON PROJEKT jednostavno društvo s ograničenom odgovornošću za trgovinu i usluge, OIB 22282837512, II.  Zagorska ulica 5, 10000 Zagreb</izvorni_sadrzaj>
    <derivirana_varijabla naziv="DomainObject.Predmet.ProtustrankaFormatedWithAdressOIB_1"> ARTEON PROJEKT jednostavno društvo s ograničenom odgovornošću za trgovinu i usluge, OIB 22282837512, II.  Zagorska ulica 5, 10000 Zagreb</derivirana_varijabla>
  </DomainObject.Predmet.ProtustrankaFormatedWithAdressOIB>
  <DomainObject.Predmet.ProtustrankaWithAdress>
    <izvorni_sadrzaj>ARTEON PROJEKT jednostavno društvo s ograničenom odgovornošću za trgovinu i usluge II.  Zagorska ulica 5, 10000 Zagreb</izvorni_sadrzaj>
    <derivirana_varijabla naziv="DomainObject.Predmet.ProtustrankaWithAdress_1">ARTEON PROJEKT jednostavno društvo s ograničenom odgovornošću za trgovinu i usluge II.  Zagorska ulica 5, 10000 Zagreb</derivirana_varijabla>
  </DomainObject.Predmet.ProtustrankaWithAdress>
  <DomainObject.Predmet.ProtustrankaWithAdressOIB>
    <izvorni_sadrzaj>ARTEON PROJEKT jednostavno društvo s ograničenom odgovornošću za trgovinu i usluge, OIB 22282837512, II.  Zagorska ulica 5, 10000 Zagreb</izvorni_sadrzaj>
    <derivirana_varijabla naziv="DomainObject.Predmet.ProtustrankaWithAdressOIB_1">ARTEON PROJEKT jednostavno društvo s ograničenom odgovornošću za trgovinu i usluge, OIB 22282837512, II.  Zagorska ulica 5, 10000 Zagreb</derivirana_varijabla>
  </DomainObject.Predmet.ProtustrankaWithAdressOIB>
  <DomainObject.Predmet.ProtustrankaNazivFormated>
    <izvorni_sadrzaj>ARTEON PROJEKT jednostavno društvo s ograničenom odgovornošću za trgovinu i usluge</izvorni_sadrzaj>
    <derivirana_varijabla naziv="DomainObject.Predmet.ProtustrankaNazivFormated_1">ARTEON PROJEKT jednostavno društvo s ograničenom odgovornošću za trgovinu i usluge</derivirana_varijabla>
  </DomainObject.Predmet.ProtustrankaNazivFormated>
  <DomainObject.Predmet.ProtustrankaNazivFormatedOIB>
    <izvorni_sadrzaj>ARTEON PROJEKT jednostavno društvo s ograničenom odgovornošću za trgovinu i usluge, OIB 22282837512</izvorni_sadrzaj>
    <derivirana_varijabla naziv="DomainObject.Predmet.ProtustrankaNazivFormatedOIB_1">ARTEON PROJEKT jednostavno društvo s ograničenom odgovornošću za trgovinu i usluge, OIB 22282837512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ARTEON PROJEKT jednostavno društvo s ograničenom odgovornošću za trgovinu i usluge</item>
    </izvorni_sadrzaj>
    <derivirana_varijabla naziv="DomainObject.Predmet.ProtuStrankaListFormated_1">
      <item>ARTEON PROJEKT jednostavno društvo s ograničenom odgovornošću za trgovinu i usluge</item>
    </derivirana_varijabla>
  </DomainObject.Predmet.ProtuStrankaListFormated>
  <DomainObject.Predmet.ProtuStrankaListFormatedOIB>
    <izvorni_sadrzaj>
      <item>ARTEON PROJEKT jednostavno društvo s ograničenom odgovornošću za trgovinu i usluge, OIB 22282837512</item>
    </izvorni_sadrzaj>
    <derivirana_varijabla naziv="DomainObject.Predmet.ProtuStrankaListFormatedOIB_1">
      <item>ARTEON PROJEKT jednostavno društvo s ograničenom odgovornošću za trgovinu i usluge, OIB 22282837512</item>
    </derivirana_varijabla>
  </DomainObject.Predmet.ProtuStrankaListFormatedOIB>
  <DomainObject.Predmet.ProtuStrankaListFormatedWithAdress>
    <izvorni_sadrzaj>
      <item>ARTEON PROJEKT jednostavno društvo s ograničenom odgovornošću za trgovinu i usluge, II.  Zagorska ulica 5, 10000 Zagreb</item>
    </izvorni_sadrzaj>
    <derivirana_varijabla naziv="DomainObject.Predmet.ProtuStrankaListFormatedWithAdress_1">
      <item>ARTEON PROJEKT jednostavno društvo s ograničenom odgovornošću za trgovinu i usluge, II.  Zagorska ulica 5, 10000 Zagreb</item>
    </derivirana_varijabla>
  </DomainObject.Predmet.ProtuStrankaListFormatedWithAdress>
  <DomainObject.Predmet.ProtuStrankaListFormatedWithAdressOIB>
    <izvorni_sadrzaj>
      <item>ARTEON PROJEKT jednostavno društvo s ograničenom odgovornošću za trgovinu i usluge, OIB 22282837512, II.  Zagorska ulica 5, 10000 Zagreb</item>
    </izvorni_sadrzaj>
    <derivirana_varijabla naziv="DomainObject.Predmet.ProtuStrankaListFormatedWithAdressOIB_1">
      <item>ARTEON PROJEKT jednostavno društvo s ograničenom odgovornošću za trgovinu i usluge, OIB 22282837512, II.  Zagorska ulica 5, 10000 Zagreb</item>
    </derivirana_varijabla>
  </DomainObject.Predmet.ProtuStrankaListFormatedWithAdressOIB>
  <DomainObject.Predmet.ProtuStrankaListNazivFormated>
    <izvorni_sadrzaj>
      <item>ARTEON PROJEKT jednostavno društvo s ograničenom odgovornošću za trgovinu i usluge</item>
    </izvorni_sadrzaj>
    <derivirana_varijabla naziv="DomainObject.Predmet.ProtuStrankaListNazivFormated_1">
      <item>ARTEON PROJEKT jednostavno društvo s ograničenom odgovornošću za trgovinu i usluge</item>
    </derivirana_varijabla>
  </DomainObject.Predmet.ProtuStrankaListNazivFormated>
  <DomainObject.Predmet.ProtuStrankaListNazivFormatedOIB>
    <izvorni_sadrzaj>
      <item>ARTEON PROJEKT jednostavno društvo s ograničenom odgovornošću za trgovinu i usluge, OIB 22282837512</item>
    </izvorni_sadrzaj>
    <derivirana_varijabla naziv="DomainObject.Predmet.ProtuStrankaListNazivFormatedOIB_1">
      <item>ARTEON PROJEKT jednostavno društvo s ograničenom odgovornošću za trgovinu i usluge, OIB 22282837512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ARTEON PROJEKT jednostavno društvo s ograničenom odgovornošću za trgovinu i usluge</izvorni_sadrzaj>
    <derivirana_varijabla naziv="DomainObject.Predmet.ProtustrankaIDrugi_1">ARTEON PROJEKT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ARTEON PROJEKT jednostavno društvo s ograničenom odgovornošću za trgovinu i usluge, OIB 22282837512, II.  Zagorska ulica 5, 10000 Zagreb</izvorni_sadrzaj>
    <derivirana_varijabla naziv="DomainObject.Predmet.ProtustrankaIDrugiAdressOIB_1">ARTEON PROJEKT jednostavno društvo s ograničenom odgovornošću za trgovinu i usluge, OIB 22282837512, II.  Zagorska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ARTEON PROJEKT jednostavno društvo s ograničenom odgovornošću za trgovinu i usluge</item>
      <item>Financijska agencija</item>
    </izvorni_sadrzaj>
    <derivirana_varijabla naziv="DomainObject.Predmet.SudioniciListNaziv_1">
      <item>ARTEON PROJEKT jednostavno društvo s ograničenom odgovornošću za trgovinu i usluge</item>
      <item>Financijska agencija</item>
    </derivirana_varijabla>
  </DomainObject.Predmet.SudioniciListNaziv>
  <DomainObject.Predmet.SudioniciListAdressOIB>
    <izvorni_sadrzaj>
      <item>ARTEON PROJEKT jednostavno društvo s ograničenom odgovornošću za trgovinu i usluge, OIB 22282837512, II.  Zagorska ulica 5,10000 Zagreb</item>
      <item>Financijska agencija, OIB 85821130368, TRG SVIBANJSKIH ŽRTAVA 1995. 1,10000 Zagreb</item>
    </izvorni_sadrzaj>
    <derivirana_varijabla naziv="DomainObject.Predmet.SudioniciListAdressOIB_1">
      <item>ARTEON PROJEKT jednostavno društvo s ograničenom odgovornošću za trgovinu i usluge, OIB 22282837512, II.  Zagorska ulica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22282837512</item>
      <item>, OIB 85821130368</item>
    </izvorni_sadrzaj>
    <derivirana_varijabla naziv="DomainObject.Predmet.SudioniciListNazivOIB_1">
      <item>, OIB 22282837512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148</properties:Words>
  <properties:Characters>877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